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  <w:bookmarkStart w:id="0" w:name="_GoBack"/>
      <w:bookmarkEnd w:id="0"/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F30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F30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CF30AC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9B869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30A1E-9180-4837-A29B-05CF6F96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2018-12-03T04:04:00Z</dcterms:modified>
</cp:coreProperties>
</file>